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61B81" w14:textId="77777777" w:rsidR="00592788" w:rsidRDefault="00592788">
      <w:pPr>
        <w:jc w:val="both"/>
        <w:rPr>
          <w:noProof/>
          <w:lang w:eastAsia="hr-HR"/>
        </w:rPr>
      </w:pPr>
      <w:r>
        <w:rPr>
          <w:noProof/>
          <w:lang w:eastAsia="hr-HR"/>
        </w:rPr>
        <w:t xml:space="preserve">       </w:t>
      </w:r>
      <w:r w:rsidR="000C0E05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     </w:t>
      </w:r>
      <w:r>
        <w:rPr>
          <w:noProof/>
          <w:lang w:eastAsia="hr-HR"/>
        </w:rPr>
        <w:drawing>
          <wp:inline distT="0" distB="0" distL="0" distR="0" wp14:anchorId="4CB12BB8" wp14:editId="43E718CC">
            <wp:extent cx="437932" cy="585216"/>
            <wp:effectExtent l="0" t="0" r="635" b="5715"/>
            <wp:docPr id="9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93" cy="585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 xml:space="preserve">    </w:t>
      </w:r>
    </w:p>
    <w:p w14:paraId="27C9E341" w14:textId="77777777" w:rsidR="00045CDA" w:rsidRPr="00592788" w:rsidRDefault="00592788">
      <w:pPr>
        <w:jc w:val="both"/>
      </w:pPr>
      <w:r>
        <w:rPr>
          <w:noProof/>
          <w:lang w:eastAsia="hr-HR"/>
        </w:rPr>
        <w:t xml:space="preserve">         </w:t>
      </w:r>
    </w:p>
    <w:p w14:paraId="072001B8" w14:textId="77777777" w:rsidR="000708D1" w:rsidRPr="00592788" w:rsidRDefault="000708D1">
      <w:pPr>
        <w:jc w:val="both"/>
      </w:pPr>
      <w:r w:rsidRPr="00592788">
        <w:t>REPUBLIKA HRVATSKA</w:t>
      </w:r>
    </w:p>
    <w:p w14:paraId="71EE9FCC" w14:textId="77777777" w:rsidR="000708D1" w:rsidRPr="00592788" w:rsidRDefault="000708D1">
      <w:pPr>
        <w:jc w:val="both"/>
      </w:pPr>
      <w:r w:rsidRPr="00592788">
        <w:t>TRGOVAČKI SUD U ZAGREBU</w:t>
      </w:r>
    </w:p>
    <w:p w14:paraId="6A753889" w14:textId="77777777" w:rsidR="00BE79EA" w:rsidRPr="00592788" w:rsidRDefault="009A1DD6" w:rsidP="002A4D27">
      <w:pPr>
        <w:jc w:val="both"/>
      </w:pPr>
      <w:r w:rsidRPr="00592788">
        <w:t xml:space="preserve">Zagreb, </w:t>
      </w:r>
      <w:proofErr w:type="spellStart"/>
      <w:r w:rsidRPr="00592788">
        <w:t>Amruševa</w:t>
      </w:r>
      <w:proofErr w:type="spellEnd"/>
      <w:r w:rsidRPr="00592788">
        <w:t xml:space="preserve"> 2/II</w:t>
      </w:r>
      <w:r w:rsidR="00592788">
        <w:t xml:space="preserve"> desno (p.p.432)</w:t>
      </w:r>
    </w:p>
    <w:p w14:paraId="2E06E179" w14:textId="77777777" w:rsidR="00413DEF" w:rsidRPr="00592788" w:rsidRDefault="00413DEF" w:rsidP="00413DEF">
      <w:pPr>
        <w:ind w:left="4320" w:firstLine="720"/>
        <w:jc w:val="both"/>
      </w:pPr>
      <w:r w:rsidRPr="00592788">
        <w:rPr>
          <w:bCs/>
        </w:rPr>
        <w:t>Republika Hrvatska</w:t>
      </w:r>
    </w:p>
    <w:p w14:paraId="5904A28B" w14:textId="77777777" w:rsidR="00413DEF" w:rsidRPr="00592788" w:rsidRDefault="00413DEF" w:rsidP="00413DEF">
      <w:pPr>
        <w:ind w:left="4320" w:firstLine="720"/>
        <w:jc w:val="both"/>
      </w:pPr>
      <w:r w:rsidRPr="00592788">
        <w:rPr>
          <w:bCs/>
        </w:rPr>
        <w:t>Ministarstvo financija</w:t>
      </w:r>
    </w:p>
    <w:p w14:paraId="21DC8231" w14:textId="77777777" w:rsidR="00413DEF" w:rsidRPr="00592788" w:rsidRDefault="00413DEF" w:rsidP="00413DEF">
      <w:pPr>
        <w:ind w:left="4320" w:firstLine="720"/>
        <w:jc w:val="both"/>
        <w:rPr>
          <w:bCs/>
        </w:rPr>
      </w:pPr>
      <w:r w:rsidRPr="00592788">
        <w:rPr>
          <w:bCs/>
        </w:rPr>
        <w:t>POREZNA UPRAVA ZAGREB</w:t>
      </w:r>
    </w:p>
    <w:p w14:paraId="237B6785" w14:textId="77777777" w:rsidR="005D52D0" w:rsidRPr="00592788" w:rsidRDefault="005D52D0" w:rsidP="005D52D0">
      <w:pPr>
        <w:ind w:left="4320" w:firstLine="720"/>
        <w:jc w:val="both"/>
        <w:rPr>
          <w:bCs/>
        </w:rPr>
      </w:pPr>
      <w:r w:rsidRPr="00592788">
        <w:rPr>
          <w:bCs/>
        </w:rPr>
        <w:t xml:space="preserve">Ispostava Zagreb-Novi Zagreb </w:t>
      </w:r>
    </w:p>
    <w:p w14:paraId="503F2B5D" w14:textId="77777777" w:rsidR="00B56F3E" w:rsidRPr="00592788" w:rsidRDefault="005D52D0" w:rsidP="005D52D0">
      <w:pPr>
        <w:ind w:left="4320" w:firstLine="720"/>
        <w:jc w:val="both"/>
        <w:rPr>
          <w:bCs/>
        </w:rPr>
      </w:pPr>
      <w:r w:rsidRPr="00592788">
        <w:rPr>
          <w:bCs/>
        </w:rPr>
        <w:t xml:space="preserve">10020 </w:t>
      </w:r>
      <w:proofErr w:type="spellStart"/>
      <w:r w:rsidRPr="00592788">
        <w:rPr>
          <w:bCs/>
        </w:rPr>
        <w:t>Zagreb,Avenija</w:t>
      </w:r>
      <w:proofErr w:type="spellEnd"/>
      <w:r w:rsidRPr="00592788">
        <w:rPr>
          <w:bCs/>
        </w:rPr>
        <w:t xml:space="preserve"> Dubrovnik </w:t>
      </w:r>
      <w:r w:rsidR="00974843">
        <w:rPr>
          <w:bCs/>
        </w:rPr>
        <w:t>32</w:t>
      </w:r>
    </w:p>
    <w:p w14:paraId="226F64A8" w14:textId="77777777" w:rsidR="00974843" w:rsidRDefault="00974843" w:rsidP="00974843">
      <w:pPr>
        <w:rPr>
          <w:u w:val="single"/>
          <w:lang w:val="pt-BR"/>
        </w:rPr>
      </w:pPr>
      <w:r>
        <w:rPr>
          <w:u w:val="single"/>
          <w:lang w:val="pt-BR"/>
        </w:rPr>
        <w:t>Pravna stvar:</w:t>
      </w:r>
    </w:p>
    <w:p w14:paraId="26753AA7" w14:textId="77777777" w:rsidR="00974843" w:rsidRDefault="00974843" w:rsidP="00974843">
      <w:pPr>
        <w:tabs>
          <w:tab w:val="left" w:pos="1701"/>
        </w:tabs>
        <w:jc w:val="center"/>
        <w:rPr>
          <w:lang w:val="pt-BR"/>
        </w:rPr>
      </w:pPr>
    </w:p>
    <w:p w14:paraId="7A57E64A" w14:textId="77777777" w:rsidR="00974843" w:rsidRDefault="00974843" w:rsidP="00974843">
      <w:pPr>
        <w:tabs>
          <w:tab w:val="left" w:pos="1701"/>
        </w:tabs>
        <w:rPr>
          <w:sz w:val="22"/>
          <w:szCs w:val="20"/>
          <w:lang w:val="en-GB"/>
        </w:rPr>
      </w:pPr>
      <w:r>
        <w:t xml:space="preserve">Tužitelj: </w:t>
      </w:r>
      <w:r>
        <w:rPr>
          <w:b/>
        </w:rPr>
        <w:t xml:space="preserve"> UP LIFTS d.o.o., </w:t>
      </w:r>
      <w:r>
        <w:t>Zagreb, Radnička cesta 184, OIB: 00866998010 zastupan po</w:t>
      </w:r>
    </w:p>
    <w:p w14:paraId="192AABFB" w14:textId="77777777" w:rsidR="00974843" w:rsidRDefault="00974843" w:rsidP="00974843">
      <w:pPr>
        <w:tabs>
          <w:tab w:val="left" w:pos="1701"/>
        </w:tabs>
      </w:pPr>
      <w:r>
        <w:t xml:space="preserve">                punomoćniku Tomislavu </w:t>
      </w:r>
      <w:proofErr w:type="spellStart"/>
      <w:r>
        <w:t>Dumenčiću</w:t>
      </w:r>
      <w:proofErr w:type="spellEnd"/>
      <w:r>
        <w:t xml:space="preserve">, odvjetniku iz  Zagreba, Slovenska ulica </w:t>
      </w:r>
    </w:p>
    <w:p w14:paraId="151482D8" w14:textId="77777777" w:rsidR="00974843" w:rsidRDefault="00974843" w:rsidP="00974843">
      <w:pPr>
        <w:tabs>
          <w:tab w:val="left" w:pos="1701"/>
        </w:tabs>
      </w:pPr>
      <w:r>
        <w:t xml:space="preserve">               13</w:t>
      </w:r>
    </w:p>
    <w:p w14:paraId="4EEC56F5" w14:textId="77777777" w:rsidR="00974843" w:rsidRDefault="00974843" w:rsidP="00974843">
      <w:pPr>
        <w:tabs>
          <w:tab w:val="left" w:pos="1701"/>
        </w:tabs>
      </w:pPr>
    </w:p>
    <w:p w14:paraId="5BD0E193" w14:textId="77777777" w:rsidR="00974843" w:rsidRDefault="00974843" w:rsidP="00974843">
      <w:pPr>
        <w:tabs>
          <w:tab w:val="left" w:pos="1701"/>
        </w:tabs>
      </w:pPr>
      <w:r>
        <w:t xml:space="preserve">Tuženik:  </w:t>
      </w:r>
      <w:r>
        <w:rPr>
          <w:b/>
        </w:rPr>
        <w:t xml:space="preserve">BESTRENT d.o.o. </w:t>
      </w:r>
      <w:proofErr w:type="spellStart"/>
      <w:r>
        <w:t>Zagreb,Slavonska</w:t>
      </w:r>
      <w:proofErr w:type="spellEnd"/>
      <w:r>
        <w:t xml:space="preserve"> avenija 14</w:t>
      </w:r>
      <w:r>
        <w:rPr>
          <w:b/>
        </w:rPr>
        <w:t xml:space="preserve">,  </w:t>
      </w:r>
      <w:r>
        <w:t xml:space="preserve">OIB: 78286431452, zastupan po </w:t>
      </w:r>
    </w:p>
    <w:p w14:paraId="776AA5CE" w14:textId="77777777" w:rsidR="00974843" w:rsidRDefault="00974843" w:rsidP="00974843">
      <w:pPr>
        <w:tabs>
          <w:tab w:val="left" w:pos="1701"/>
        </w:tabs>
      </w:pPr>
      <w:r>
        <w:t xml:space="preserve">              punomoćniku Mladenu Obradoviću, odvjetniku u Zagrebu,  </w:t>
      </w:r>
      <w:proofErr w:type="spellStart"/>
      <w:r>
        <w:t>Hanuševa</w:t>
      </w:r>
      <w:proofErr w:type="spellEnd"/>
      <w:r>
        <w:t xml:space="preserve"> 2</w:t>
      </w:r>
    </w:p>
    <w:p w14:paraId="5167D522" w14:textId="77777777" w:rsidR="00974843" w:rsidRDefault="00974843" w:rsidP="00974843">
      <w:pPr>
        <w:tabs>
          <w:tab w:val="left" w:pos="1701"/>
        </w:tabs>
      </w:pPr>
    </w:p>
    <w:p w14:paraId="17685897" w14:textId="77777777" w:rsidR="00974843" w:rsidRDefault="00974843" w:rsidP="00974843">
      <w:pPr>
        <w:tabs>
          <w:tab w:val="left" w:pos="1701"/>
        </w:tabs>
      </w:pPr>
      <w:r>
        <w:t>Radi:      isplate</w:t>
      </w:r>
    </w:p>
    <w:p w14:paraId="191B472A" w14:textId="77777777" w:rsidR="00974843" w:rsidRDefault="00974843" w:rsidP="00974843">
      <w:pPr>
        <w:tabs>
          <w:tab w:val="left" w:pos="1701"/>
        </w:tabs>
      </w:pPr>
    </w:p>
    <w:p w14:paraId="4685D379" w14:textId="77777777" w:rsidR="00592788" w:rsidRDefault="00592788" w:rsidP="002A4D27">
      <w:pPr>
        <w:jc w:val="both"/>
        <w:rPr>
          <w:bCs/>
        </w:rPr>
      </w:pPr>
    </w:p>
    <w:p w14:paraId="170EB229" w14:textId="77777777" w:rsidR="002A4D27" w:rsidRPr="00592788" w:rsidRDefault="002A4D27" w:rsidP="002A4D27">
      <w:pPr>
        <w:jc w:val="both"/>
        <w:rPr>
          <w:b/>
          <w:u w:val="single"/>
        </w:rPr>
      </w:pPr>
      <w:r w:rsidRPr="00592788">
        <w:rPr>
          <w:b/>
          <w:bCs/>
          <w:u w:val="single"/>
        </w:rPr>
        <w:t>Predmet:</w:t>
      </w:r>
      <w:r w:rsidR="009A1DD6" w:rsidRPr="00592788">
        <w:rPr>
          <w:b/>
          <w:bCs/>
          <w:u w:val="single"/>
        </w:rPr>
        <w:tab/>
      </w:r>
      <w:r w:rsidRPr="00592788">
        <w:rPr>
          <w:b/>
          <w:u w:val="single"/>
        </w:rPr>
        <w:t>Provjera</w:t>
      </w:r>
    </w:p>
    <w:p w14:paraId="29D58345" w14:textId="77777777" w:rsidR="00413DEF" w:rsidRPr="00592788" w:rsidRDefault="00413DEF" w:rsidP="002A4D27">
      <w:pPr>
        <w:jc w:val="both"/>
        <w:rPr>
          <w:b/>
          <w:u w:val="single"/>
        </w:rPr>
      </w:pPr>
    </w:p>
    <w:p w14:paraId="7F19C6A1" w14:textId="77777777" w:rsidR="00441CD9" w:rsidRDefault="002A4D27" w:rsidP="00441CD9">
      <w:pPr>
        <w:ind w:firstLine="720"/>
        <w:jc w:val="both"/>
      </w:pPr>
      <w:r w:rsidRPr="00592788">
        <w:t>Pred ovim sudom je u tijeku parnični postupak</w:t>
      </w:r>
      <w:r w:rsidR="007A1DCF" w:rsidRPr="00592788">
        <w:t xml:space="preserve"> </w:t>
      </w:r>
      <w:proofErr w:type="spellStart"/>
      <w:r w:rsidR="007A1DCF" w:rsidRPr="00592788">
        <w:t>posl</w:t>
      </w:r>
      <w:proofErr w:type="spellEnd"/>
      <w:r w:rsidR="007A1DCF" w:rsidRPr="00592788">
        <w:t>. br. P</w:t>
      </w:r>
      <w:r w:rsidR="005F5BB7" w:rsidRPr="00592788">
        <w:t>ovrv</w:t>
      </w:r>
      <w:r w:rsidR="00441CD9" w:rsidRPr="00592788">
        <w:t>-</w:t>
      </w:r>
      <w:r w:rsidR="00974843">
        <w:t>385/19</w:t>
      </w:r>
      <w:r w:rsidRPr="00592788">
        <w:t xml:space="preserve"> </w:t>
      </w:r>
      <w:r w:rsidR="003B65D3" w:rsidRPr="00592788">
        <w:t>između gore navedenih stranaka, a glede plaćanja računa</w:t>
      </w:r>
      <w:r w:rsidR="00B56F3E" w:rsidRPr="00592788">
        <w:t xml:space="preserve"> </w:t>
      </w:r>
      <w:r w:rsidR="00396BDB">
        <w:t>i to:</w:t>
      </w:r>
    </w:p>
    <w:p w14:paraId="1AE60327" w14:textId="77777777" w:rsidR="00396BDB" w:rsidRPr="00592788" w:rsidRDefault="00396BDB" w:rsidP="00441CD9">
      <w:pPr>
        <w:ind w:firstLine="720"/>
        <w:jc w:val="both"/>
      </w:pPr>
    </w:p>
    <w:p w14:paraId="0513C1F8" w14:textId="77777777" w:rsidR="000C0E05" w:rsidRDefault="00396BDB" w:rsidP="005D52D0">
      <w:pPr>
        <w:numPr>
          <w:ilvl w:val="0"/>
          <w:numId w:val="5"/>
        </w:numPr>
        <w:jc w:val="both"/>
      </w:pPr>
      <w:r>
        <w:t>Račun br.</w:t>
      </w:r>
      <w:r w:rsidR="00974843">
        <w:t>1277-2018-ZG</w:t>
      </w:r>
      <w:r>
        <w:t xml:space="preserve"> od </w:t>
      </w:r>
      <w:r w:rsidR="00974843">
        <w:t>31.10.2018</w:t>
      </w:r>
      <w:r>
        <w:t xml:space="preserve">. i </w:t>
      </w:r>
    </w:p>
    <w:p w14:paraId="6204EF8E" w14:textId="77777777" w:rsidR="00396BDB" w:rsidRPr="00DD7535" w:rsidRDefault="00396BDB" w:rsidP="005D52D0">
      <w:pPr>
        <w:numPr>
          <w:ilvl w:val="0"/>
          <w:numId w:val="5"/>
        </w:numPr>
        <w:jc w:val="both"/>
      </w:pPr>
      <w:r>
        <w:t xml:space="preserve">Račun br. </w:t>
      </w:r>
      <w:r w:rsidR="00974843">
        <w:t>1356-2018-ZG od 16.1.2018.</w:t>
      </w:r>
    </w:p>
    <w:p w14:paraId="7266F7B8" w14:textId="77777777" w:rsidR="000C0E05" w:rsidRPr="00592788" w:rsidRDefault="000C0E05" w:rsidP="000C0E05">
      <w:pPr>
        <w:ind w:left="1080"/>
        <w:jc w:val="both"/>
      </w:pPr>
    </w:p>
    <w:p w14:paraId="733A4594" w14:textId="77777777" w:rsidR="00396BDB" w:rsidRDefault="00470BDB" w:rsidP="005D52D0">
      <w:pPr>
        <w:jc w:val="both"/>
      </w:pPr>
      <w:r>
        <w:t xml:space="preserve">a </w:t>
      </w:r>
      <w:r w:rsidR="00396BDB">
        <w:t>preslike računa</w:t>
      </w:r>
      <w:r w:rsidR="0059114A">
        <w:t xml:space="preserve"> </w:t>
      </w:r>
      <w:r w:rsidR="003B65D3" w:rsidRPr="00DD7535">
        <w:t xml:space="preserve">Vam u privitku dostavljamo, te Vas </w:t>
      </w:r>
      <w:r w:rsidR="003B65D3" w:rsidRPr="00FC3790">
        <w:rPr>
          <w:u w:val="single"/>
        </w:rPr>
        <w:t>pozivamo</w:t>
      </w:r>
      <w:r w:rsidR="003B65D3" w:rsidRPr="00DD7535">
        <w:t xml:space="preserve"> da izvršite provjeru da li je tuženik</w:t>
      </w:r>
      <w:r>
        <w:t xml:space="preserve"> </w:t>
      </w:r>
      <w:r w:rsidR="00DD7535" w:rsidRPr="00F47B91">
        <w:t xml:space="preserve"> </w:t>
      </w:r>
      <w:r w:rsidR="00396BDB">
        <w:t xml:space="preserve">po predmetnim računima odbio </w:t>
      </w:r>
      <w:proofErr w:type="spellStart"/>
      <w:r w:rsidR="00396BDB">
        <w:t>predporez</w:t>
      </w:r>
      <w:proofErr w:type="spellEnd"/>
      <w:r w:rsidR="00396BDB">
        <w:t>.</w:t>
      </w:r>
    </w:p>
    <w:p w14:paraId="1D8C22CC" w14:textId="77777777" w:rsidR="00396BDB" w:rsidRDefault="00396BDB" w:rsidP="00BE79EA">
      <w:pPr>
        <w:ind w:firstLine="720"/>
        <w:jc w:val="both"/>
      </w:pPr>
    </w:p>
    <w:p w14:paraId="241FB278" w14:textId="77777777" w:rsidR="004C631C" w:rsidRPr="00592788" w:rsidRDefault="00EC2310" w:rsidP="00BE79EA">
      <w:pPr>
        <w:ind w:firstLine="720"/>
        <w:jc w:val="both"/>
      </w:pPr>
      <w:r w:rsidRPr="00592788">
        <w:t>Nakon provedene</w:t>
      </w:r>
      <w:r w:rsidR="002A4D27" w:rsidRPr="00592788">
        <w:t xml:space="preserve"> </w:t>
      </w:r>
      <w:r w:rsidRPr="00592788">
        <w:t>provjere</w:t>
      </w:r>
      <w:r w:rsidR="002A4D27" w:rsidRPr="00592788">
        <w:t>, molimo Vas d</w:t>
      </w:r>
      <w:r w:rsidR="001A5C66" w:rsidRPr="00592788">
        <w:t>a</w:t>
      </w:r>
      <w:r w:rsidR="004C631C" w:rsidRPr="00592788">
        <w:t xml:space="preserve"> nas izvijestite o rezultatima</w:t>
      </w:r>
      <w:r w:rsidR="00A4526F" w:rsidRPr="00592788">
        <w:t xml:space="preserve"> pozivom na gornji broj predmeta: </w:t>
      </w:r>
      <w:r w:rsidR="005F5BB7" w:rsidRPr="00592788">
        <w:t>Povrv-</w:t>
      </w:r>
      <w:r w:rsidR="00974843">
        <w:t>385/19</w:t>
      </w:r>
      <w:r w:rsidR="005F5BB7" w:rsidRPr="00592788">
        <w:t>.</w:t>
      </w:r>
    </w:p>
    <w:p w14:paraId="6F0E6E92" w14:textId="77777777" w:rsidR="004C631C" w:rsidRPr="00592788" w:rsidRDefault="004C631C" w:rsidP="00BE79EA">
      <w:pPr>
        <w:ind w:firstLine="720"/>
        <w:jc w:val="both"/>
      </w:pPr>
    </w:p>
    <w:p w14:paraId="17B4D419" w14:textId="77777777" w:rsidR="000271C2" w:rsidRPr="00592788" w:rsidRDefault="004C631C" w:rsidP="00BE79EA">
      <w:pPr>
        <w:ind w:firstLine="720"/>
        <w:jc w:val="both"/>
      </w:pPr>
      <w:r w:rsidRPr="00592788">
        <w:t>Zahvaljujemo na žurnosti.</w:t>
      </w:r>
    </w:p>
    <w:p w14:paraId="0F397CB5" w14:textId="77777777" w:rsidR="00653C23" w:rsidRPr="00592788" w:rsidRDefault="00653C23" w:rsidP="00BE79EA">
      <w:pPr>
        <w:ind w:firstLine="720"/>
        <w:jc w:val="both"/>
      </w:pPr>
    </w:p>
    <w:p w14:paraId="2B71D305" w14:textId="77777777" w:rsidR="002A4D27" w:rsidRPr="00592788" w:rsidRDefault="002A4D27" w:rsidP="002A4D27">
      <w:pPr>
        <w:jc w:val="center"/>
      </w:pPr>
      <w:r w:rsidRPr="00592788">
        <w:t xml:space="preserve">U </w:t>
      </w:r>
      <w:r w:rsidR="009A1DD6" w:rsidRPr="00592788">
        <w:t>Zagrebu</w:t>
      </w:r>
      <w:r w:rsidR="00592788">
        <w:t xml:space="preserve"> </w:t>
      </w:r>
      <w:r w:rsidR="00974843">
        <w:t xml:space="preserve">05. lipnja </w:t>
      </w:r>
      <w:r w:rsidR="00FC3790">
        <w:t xml:space="preserve"> 2019</w:t>
      </w:r>
      <w:r w:rsidR="00470BDB">
        <w:t>.</w:t>
      </w:r>
    </w:p>
    <w:p w14:paraId="48B9212F" w14:textId="77777777" w:rsidR="002A4D27" w:rsidRPr="00592788" w:rsidRDefault="007E77E9" w:rsidP="007E77E9">
      <w:pPr>
        <w:ind w:left="5052" w:firstLine="708"/>
        <w:jc w:val="center"/>
      </w:pPr>
      <w:r>
        <w:rPr>
          <w:bCs/>
        </w:rPr>
        <w:t xml:space="preserve">                  </w:t>
      </w:r>
      <w:r w:rsidR="00DD7535">
        <w:rPr>
          <w:bCs/>
        </w:rPr>
        <w:t xml:space="preserve">           </w:t>
      </w:r>
      <w:r w:rsidR="002A4D27" w:rsidRPr="00592788">
        <w:rPr>
          <w:bCs/>
        </w:rPr>
        <w:t>S U D A C</w:t>
      </w:r>
      <w:r w:rsidR="002A4D27" w:rsidRPr="00592788">
        <w:t>:</w:t>
      </w:r>
    </w:p>
    <w:p w14:paraId="013AF506" w14:textId="77777777" w:rsidR="00543AF4" w:rsidRPr="00592788" w:rsidRDefault="00957E75" w:rsidP="007E77E9">
      <w:pPr>
        <w:ind w:left="4320" w:firstLine="720"/>
        <w:jc w:val="right"/>
      </w:pPr>
      <w:r w:rsidRPr="00592788">
        <w:t xml:space="preserve">                                   </w:t>
      </w:r>
      <w:r w:rsidR="00045CDA" w:rsidRPr="00592788">
        <w:t>Josip Bilić</w:t>
      </w:r>
      <w:r w:rsidR="007E77E9">
        <w:t xml:space="preserve"> </w:t>
      </w:r>
    </w:p>
    <w:p w14:paraId="4DD69EB3" w14:textId="77777777" w:rsidR="00974843" w:rsidRDefault="00BE79EA" w:rsidP="00974843">
      <w:pPr>
        <w:numPr>
          <w:ilvl w:val="0"/>
          <w:numId w:val="5"/>
        </w:numPr>
        <w:jc w:val="both"/>
      </w:pPr>
      <w:r w:rsidRPr="00592788">
        <w:t xml:space="preserve">- </w:t>
      </w:r>
      <w:r w:rsidR="00DD7535">
        <w:t>preslik</w:t>
      </w:r>
      <w:r w:rsidR="00396BDB">
        <w:t>e</w:t>
      </w:r>
      <w:r w:rsidR="00DD7535">
        <w:t xml:space="preserve"> </w:t>
      </w:r>
      <w:r w:rsidR="00974843">
        <w:t xml:space="preserve">Računa br.1277-2018-ZG od 31.10.2018. i </w:t>
      </w:r>
    </w:p>
    <w:p w14:paraId="3D9329B9" w14:textId="77777777" w:rsidR="00974843" w:rsidRPr="00DD7535" w:rsidRDefault="00974843" w:rsidP="00974843">
      <w:pPr>
        <w:numPr>
          <w:ilvl w:val="0"/>
          <w:numId w:val="5"/>
        </w:numPr>
        <w:jc w:val="both"/>
      </w:pPr>
      <w:r>
        <w:t>Račun br. 1356-2018-ZG od 16.1.2018.</w:t>
      </w:r>
    </w:p>
    <w:p w14:paraId="51B46457" w14:textId="77777777" w:rsidR="00974843" w:rsidRDefault="00974843" w:rsidP="00974843">
      <w:pPr>
        <w:jc w:val="both"/>
      </w:pPr>
    </w:p>
    <w:p w14:paraId="107A380C" w14:textId="77777777" w:rsidR="00974843" w:rsidRDefault="00974843" w:rsidP="00974843">
      <w:pPr>
        <w:jc w:val="both"/>
      </w:pPr>
    </w:p>
    <w:p w14:paraId="3BC4E10D" w14:textId="77777777" w:rsidR="003C5AB1" w:rsidRDefault="003C5AB1" w:rsidP="00974843">
      <w:pPr>
        <w:jc w:val="both"/>
      </w:pPr>
      <w:r>
        <w:t>DNA</w:t>
      </w:r>
    </w:p>
    <w:p w14:paraId="0AFA8E83" w14:textId="77777777" w:rsidR="003C5AB1" w:rsidRDefault="003C5AB1" w:rsidP="00396BDB">
      <w:pPr>
        <w:jc w:val="both"/>
      </w:pPr>
      <w:r>
        <w:t>Naslovu uz preslike računa</w:t>
      </w:r>
    </w:p>
    <w:p w14:paraId="4939E273" w14:textId="77777777" w:rsidR="003C5AB1" w:rsidRPr="00470BDB" w:rsidRDefault="003C5AB1" w:rsidP="00396BDB">
      <w:pPr>
        <w:jc w:val="both"/>
      </w:pPr>
      <w:r>
        <w:t>U spis</w:t>
      </w:r>
    </w:p>
    <w:sectPr w:rsidR="003C5AB1" w:rsidRPr="00470BDB" w:rsidSect="00A4526F">
      <w:headerReference w:type="default" r:id="rId9"/>
      <w:pgSz w:w="12240" w:h="15840"/>
      <w:pgMar w:top="1440" w:right="1800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2A093" w14:textId="77777777" w:rsidR="003D4418" w:rsidRDefault="003D4418" w:rsidP="007A1DCF">
      <w:r>
        <w:separator/>
      </w:r>
    </w:p>
  </w:endnote>
  <w:endnote w:type="continuationSeparator" w:id="0">
    <w:p w14:paraId="2F616896" w14:textId="77777777" w:rsidR="003D4418" w:rsidRDefault="003D4418" w:rsidP="007A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D0867" w14:textId="77777777" w:rsidR="003D4418" w:rsidRDefault="003D4418" w:rsidP="007A1DCF">
      <w:r>
        <w:separator/>
      </w:r>
    </w:p>
  </w:footnote>
  <w:footnote w:type="continuationSeparator" w:id="0">
    <w:p w14:paraId="097E383C" w14:textId="77777777" w:rsidR="003D4418" w:rsidRDefault="003D4418" w:rsidP="007A1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00AC3" w14:textId="77777777" w:rsidR="004B6B4E" w:rsidRPr="00592788" w:rsidRDefault="004B6B4E" w:rsidP="007A1DCF">
    <w:pPr>
      <w:jc w:val="right"/>
      <w:rPr>
        <w:bCs/>
        <w:sz w:val="22"/>
        <w:szCs w:val="22"/>
      </w:rPr>
    </w:pPr>
    <w:r w:rsidRPr="00592788">
      <w:rPr>
        <w:bCs/>
        <w:sz w:val="22"/>
        <w:szCs w:val="22"/>
      </w:rPr>
      <w:t>98. P</w:t>
    </w:r>
    <w:r w:rsidR="005F5BB7" w:rsidRPr="00592788">
      <w:rPr>
        <w:bCs/>
        <w:sz w:val="22"/>
        <w:szCs w:val="22"/>
      </w:rPr>
      <w:t>ovrv</w:t>
    </w:r>
    <w:r w:rsidRPr="00592788">
      <w:rPr>
        <w:bCs/>
        <w:sz w:val="22"/>
        <w:szCs w:val="22"/>
      </w:rPr>
      <w:t>-</w:t>
    </w:r>
    <w:r w:rsidR="00974843">
      <w:rPr>
        <w:bCs/>
        <w:sz w:val="22"/>
        <w:szCs w:val="22"/>
      </w:rPr>
      <w:t>385/19-13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52C6A"/>
    <w:multiLevelType w:val="hybridMultilevel"/>
    <w:tmpl w:val="5666F2D2"/>
    <w:lvl w:ilvl="0" w:tplc="54C0ADD6">
      <w:start w:val="9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F45186F"/>
    <w:multiLevelType w:val="hybridMultilevel"/>
    <w:tmpl w:val="109A3FE2"/>
    <w:lvl w:ilvl="0" w:tplc="B2E0D5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A44FCF"/>
    <w:multiLevelType w:val="hybridMultilevel"/>
    <w:tmpl w:val="B5808B30"/>
    <w:lvl w:ilvl="0" w:tplc="C3562E9E">
      <w:start w:val="9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32E746F"/>
    <w:multiLevelType w:val="hybridMultilevel"/>
    <w:tmpl w:val="1EFCF96E"/>
    <w:lvl w:ilvl="0" w:tplc="5896EAE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E9355C"/>
    <w:multiLevelType w:val="hybridMultilevel"/>
    <w:tmpl w:val="FA8A1DD4"/>
    <w:lvl w:ilvl="0" w:tplc="3D16D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6826112">
    <w:abstractNumId w:val="3"/>
  </w:num>
  <w:num w:numId="2" w16cid:durableId="1240017675">
    <w:abstractNumId w:val="1"/>
  </w:num>
  <w:num w:numId="3" w16cid:durableId="473570054">
    <w:abstractNumId w:val="4"/>
  </w:num>
  <w:num w:numId="4" w16cid:durableId="597635624">
    <w:abstractNumId w:val="2"/>
  </w:num>
  <w:num w:numId="5" w16cid:durableId="245042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D27"/>
    <w:rsid w:val="000015DA"/>
    <w:rsid w:val="000271C2"/>
    <w:rsid w:val="00045CDA"/>
    <w:rsid w:val="000708D1"/>
    <w:rsid w:val="00084C19"/>
    <w:rsid w:val="000A799F"/>
    <w:rsid w:val="000C0E05"/>
    <w:rsid w:val="000E361D"/>
    <w:rsid w:val="00104A2C"/>
    <w:rsid w:val="00155922"/>
    <w:rsid w:val="001A5C66"/>
    <w:rsid w:val="00263FF8"/>
    <w:rsid w:val="002A4D27"/>
    <w:rsid w:val="00306571"/>
    <w:rsid w:val="003070A8"/>
    <w:rsid w:val="00355C81"/>
    <w:rsid w:val="00396BDB"/>
    <w:rsid w:val="003A214F"/>
    <w:rsid w:val="003B65D3"/>
    <w:rsid w:val="003C5AB1"/>
    <w:rsid w:val="003C6183"/>
    <w:rsid w:val="003D4418"/>
    <w:rsid w:val="00413DEF"/>
    <w:rsid w:val="00441CD9"/>
    <w:rsid w:val="00470BDB"/>
    <w:rsid w:val="0047797A"/>
    <w:rsid w:val="004A31C3"/>
    <w:rsid w:val="004B6B4E"/>
    <w:rsid w:val="004C631C"/>
    <w:rsid w:val="00522311"/>
    <w:rsid w:val="00543AF4"/>
    <w:rsid w:val="00575ACC"/>
    <w:rsid w:val="0059114A"/>
    <w:rsid w:val="00592788"/>
    <w:rsid w:val="005A311C"/>
    <w:rsid w:val="005A5194"/>
    <w:rsid w:val="005D2FBA"/>
    <w:rsid w:val="005D52D0"/>
    <w:rsid w:val="005F5BB7"/>
    <w:rsid w:val="00640381"/>
    <w:rsid w:val="006451CF"/>
    <w:rsid w:val="006511F4"/>
    <w:rsid w:val="00653C23"/>
    <w:rsid w:val="00687C94"/>
    <w:rsid w:val="006B78A5"/>
    <w:rsid w:val="006E03DF"/>
    <w:rsid w:val="006E3A41"/>
    <w:rsid w:val="007359EB"/>
    <w:rsid w:val="0078137E"/>
    <w:rsid w:val="00795E82"/>
    <w:rsid w:val="007A1DCF"/>
    <w:rsid w:val="007B0011"/>
    <w:rsid w:val="007C324E"/>
    <w:rsid w:val="007E77E9"/>
    <w:rsid w:val="008776A3"/>
    <w:rsid w:val="008B6F79"/>
    <w:rsid w:val="00925184"/>
    <w:rsid w:val="00957E75"/>
    <w:rsid w:val="00974843"/>
    <w:rsid w:val="00997246"/>
    <w:rsid w:val="009A1DD6"/>
    <w:rsid w:val="009C4256"/>
    <w:rsid w:val="009D4299"/>
    <w:rsid w:val="009F2ADA"/>
    <w:rsid w:val="00A0749C"/>
    <w:rsid w:val="00A20163"/>
    <w:rsid w:val="00A431FE"/>
    <w:rsid w:val="00A4526F"/>
    <w:rsid w:val="00A504AC"/>
    <w:rsid w:val="00A749CD"/>
    <w:rsid w:val="00A866F9"/>
    <w:rsid w:val="00B20FA0"/>
    <w:rsid w:val="00B46C22"/>
    <w:rsid w:val="00B50608"/>
    <w:rsid w:val="00B56F3E"/>
    <w:rsid w:val="00B742F5"/>
    <w:rsid w:val="00B81672"/>
    <w:rsid w:val="00B97AC1"/>
    <w:rsid w:val="00BC7BF7"/>
    <w:rsid w:val="00BE2254"/>
    <w:rsid w:val="00BE7495"/>
    <w:rsid w:val="00BE79EA"/>
    <w:rsid w:val="00C67B00"/>
    <w:rsid w:val="00CD31D4"/>
    <w:rsid w:val="00D53AB8"/>
    <w:rsid w:val="00D77CEB"/>
    <w:rsid w:val="00DD4084"/>
    <w:rsid w:val="00DD7535"/>
    <w:rsid w:val="00E3596E"/>
    <w:rsid w:val="00E670C9"/>
    <w:rsid w:val="00E734EC"/>
    <w:rsid w:val="00EB580E"/>
    <w:rsid w:val="00EC2310"/>
    <w:rsid w:val="00EE09CC"/>
    <w:rsid w:val="00EF6063"/>
    <w:rsid w:val="00F0211B"/>
    <w:rsid w:val="00FC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874AD"/>
  <w15:docId w15:val="{BC64ECFB-0DAE-4D06-A277-97B5F8F5A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0708D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7A1DC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7A1DCF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7A1DC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7A1DCF"/>
    <w:rPr>
      <w:sz w:val="24"/>
      <w:szCs w:val="24"/>
      <w:lang w:eastAsia="en-US"/>
    </w:rPr>
  </w:style>
  <w:style w:type="paragraph" w:customStyle="1" w:styleId="Bezproreda1">
    <w:name w:val="Bez proreda1"/>
    <w:rsid w:val="0059114A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type="character" w:styleId="Tekstrezerviranogmjesta">
    <w:name w:val="Placeholder Text"/>
    <w:basedOn w:val="Zadanifontodlomka"/>
    <w:uiPriority w:val="99"/>
    <w:semiHidden/>
    <w:rsid w:val="00F0211B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F0211B"/>
    <w:rPr>
      <w:rFonts w:ascii="Times New Roman" w:hAnsi="Times New Roman" w:cs="Times New Roman"/>
      <w:noProof/>
      <w:sz w:val="24"/>
      <w:bdr w:val="none" w:sz="0" w:space="0" w:color="auto"/>
      <w:shd w:val="clear" w:color="auto" w:fill="auto"/>
      <w:lang w:val="hr-HR" w:eastAsia="hr-HR"/>
    </w:rPr>
  </w:style>
  <w:style w:type="character" w:customStyle="1" w:styleId="PozadinaSvijetloZuta">
    <w:name w:val="Pozadina_SvijetloZuta"/>
    <w:basedOn w:val="Zadanifontodlomka"/>
    <w:rsid w:val="00F0211B"/>
    <w:rPr>
      <w:noProof/>
      <w:bdr w:val="none" w:sz="0" w:space="0" w:color="auto"/>
      <w:shd w:val="clear" w:color="auto" w:fill="FFFFCC"/>
      <w:lang w:val="hr-HR" w:eastAsia="hr-HR"/>
    </w:rPr>
  </w:style>
  <w:style w:type="character" w:customStyle="1" w:styleId="PozadinaSvijetloCrvena">
    <w:name w:val="Pozadina_SvijetloCrvena"/>
    <w:basedOn w:val="eSPISCCParagraphDefaultFont"/>
    <w:rsid w:val="00F0211B"/>
    <w:rPr>
      <w:rFonts w:ascii="Times New Roman" w:hAnsi="Times New Roman" w:cs="Times New Roman"/>
      <w:noProof/>
      <w:sz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F0211B"/>
    <w:rPr>
      <w:rFonts w:ascii="Times New Roman" w:hAnsi="Times New Roman" w:cs="Times New Roman"/>
      <w:noProof/>
      <w:sz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2019.</izvorni_sadrzaj>
    <derivirana_varijabla naziv="DomainObject.Predmet.DatumOsnivanja_1">30.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21732.23</izvorni_sadrzaj>
    <derivirana_varijabla naziv="DomainObject.Predmet.InicijalnaVrijednost_1">21732.23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Povrv-385/2019</izvorni_sadrzaj>
    <derivirana_varijabla naziv="DomainObject.Predmet.OznakaBroj_1">Povrv-385/2019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BESTRENT d.o.o. zastupanog po punomoćniku Mladen Obradović</izvorni_sadrzaj>
    <derivirana_varijabla naziv="DomainObject.Predmet.ProtustrankaFormated_1">  BESTRENT d.o.o. zastupanog po punomoćniku Mladen Obradović</derivirana_varijabla>
  </DomainObject.Predmet.ProtustrankaFormated>
  <DomainObject.Predmet.ProtustrankaFormatedOIB>
    <izvorni_sadrzaj>  BESTRENT d.o.o., OIB 78286431452 zastupanog po punomoćniku Mladen Obradović</izvorni_sadrzaj>
    <derivirana_varijabla naziv="DomainObject.Predmet.ProtustrankaFormatedOIB_1">  BESTRENT d.o.o., OIB 78286431452 zastupanog po punomoćniku Mladen Obradović</derivirana_varijabla>
  </DomainObject.Predmet.ProtustrankaFormatedOIB>
  <DomainObject.Predmet.ProtustrankaFormatedWithAdress>
    <izvorni_sadrzaj> BESTRENT d.o.o., Slavonska avenija 14, 10000 Zagreb zastupanog po punomoćniku Mladen Obradović</izvorni_sadrzaj>
    <derivirana_varijabla naziv="DomainObject.Predmet.ProtustrankaFormatedWithAdress_1"> BESTRENT d.o.o., Slavonska avenija 14, 10000 Zagreb zastupanog po punomoćniku Mladen Obradović</derivirana_varijabla>
  </DomainObject.Predmet.ProtustrankaFormatedWithAdress>
  <DomainObject.Predmet.ProtustrankaFormatedWithAdressOIB>
    <izvorni_sadrzaj> BESTRENT d.o.o., OIB 78286431452, Slavonska avenija 14, 10000 Zagreb zastupanog po punomoćniku Mladen Obradović</izvorni_sadrzaj>
    <derivirana_varijabla naziv="DomainObject.Predmet.ProtustrankaFormatedWithAdressOIB_1"> BESTRENT d.o.o., OIB 78286431452, Slavonska avenija 14, 10000 Zagreb zastupanog po punomoćniku Mladen Obradović</derivirana_varijabla>
  </DomainObject.Predmet.ProtustrankaFormatedWithAdressOIB>
  <DomainObject.Predmet.ProtustrankaWithAdress>
    <izvorni_sadrzaj>BESTRENT d.o.o. Slavonska avenija 14, 10000 Zagreb</izvorni_sadrzaj>
    <derivirana_varijabla naziv="DomainObject.Predmet.ProtustrankaWithAdress_1">BESTRENT d.o.o. Slavonska avenija 14, 10000 Zagreb</derivirana_varijabla>
  </DomainObject.Predmet.ProtustrankaWithAdress>
  <DomainObject.Predmet.ProtustrankaWithAdressOIB>
    <izvorni_sadrzaj>BESTRENT d.o.o., OIB 78286431452, Slavonska avenija 14, 10000 Zagreb</izvorni_sadrzaj>
    <derivirana_varijabla naziv="DomainObject.Predmet.ProtustrankaWithAdressOIB_1">BESTRENT d.o.o., OIB 78286431452, Slavonska avenija 14, 10000 Zagreb</derivirana_varijabla>
  </DomainObject.Predmet.ProtustrankaWithAdressOIB>
  <DomainObject.Predmet.ProtustrankaNazivFormated>
    <izvorni_sadrzaj>BESTRENT d.o.o.</izvorni_sadrzaj>
    <derivirana_varijabla naziv="DomainObject.Predmet.ProtustrankaNazivFormated_1">BESTRENT d.o.o.</derivirana_varijabla>
  </DomainObject.Predmet.ProtustrankaNazivFormated>
  <DomainObject.Predmet.ProtustrankaNazivFormatedOIB>
    <izvorni_sadrzaj>BESTRENT d.o.o., OIB 78286431452</izvorni_sadrzaj>
    <derivirana_varijabla naziv="DomainObject.Predmet.ProtustrankaNazivFormatedOIB_1">BESTRENT d.o.o., OIB 78286431452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 LIFTS d.o.o. zastupanog po punomoćniku Tomislav Dumenčić</izvorni_sadrzaj>
    <derivirana_varijabla naziv="DomainObject.Predmet.StrankaFormated_1">  UP LIFTS d.o.o. zastupanog po punomoćniku Tomislav Dumenčić</derivirana_varijabla>
  </DomainObject.Predmet.StrankaFormated>
  <DomainObject.Predmet.StrankaFormatedOIB>
    <izvorni_sadrzaj>  UP LIFTS d.o.o., OIB 00866998010 zastupanog po punomoćniku Tomislav Dumenčić</izvorni_sadrzaj>
    <derivirana_varijabla naziv="DomainObject.Predmet.StrankaFormatedOIB_1">  UP LIFTS d.o.o., OIB 00866998010 zastupanog po punomoćniku Tomislav Dumenčić</derivirana_varijabla>
  </DomainObject.Predmet.StrankaFormatedOIB>
  <DomainObject.Predmet.StrankaFormatedWithAdress>
    <izvorni_sadrzaj> UP LIFTS d.o.o., Radnička cesta 184, 10000 Zagreb zastupanog po punomoćniku Tomislav Dumenčić</izvorni_sadrzaj>
    <derivirana_varijabla naziv="DomainObject.Predmet.StrankaFormatedWithAdress_1"> UP LIFTS d.o.o., Radnička cesta 184, 10000 Zagreb zastupanog po punomoćniku Tomislav Dumenčić</derivirana_varijabla>
  </DomainObject.Predmet.StrankaFormatedWithAdress>
  <DomainObject.Predmet.StrankaFormatedWithAdressOIB>
    <izvorni_sadrzaj> UP LIFTS d.o.o., OIB 00866998010, Radnička cesta 184, 10000 Zagreb zastupanog po punomoćniku Tomislav Dumenčić</izvorni_sadrzaj>
    <derivirana_varijabla naziv="DomainObject.Predmet.StrankaFormatedWithAdressOIB_1"> UP LIFTS d.o.o., OIB 00866998010, Radnička cesta 184, 10000 Zagreb zastupanog po punomoćniku Tomislav Dumenčić</derivirana_varijabla>
  </DomainObject.Predmet.StrankaFormatedWithAdressOIB>
  <DomainObject.Predmet.StrankaWithAdress>
    <izvorni_sadrzaj>UP LIFTS d.o.o. Radnička cesta 184,10000 Zagreb</izvorni_sadrzaj>
    <derivirana_varijabla naziv="DomainObject.Predmet.StrankaWithAdress_1">UP LIFTS d.o.o. Radnička cesta 184,10000 Zagreb</derivirana_varijabla>
  </DomainObject.Predmet.StrankaWithAdress>
  <DomainObject.Predmet.StrankaWithAdressOIB>
    <izvorni_sadrzaj>UP LIFTS d.o.o., OIB 00866998010, Radnička cesta 184,10000 Zagreb</izvorni_sadrzaj>
    <derivirana_varijabla naziv="DomainObject.Predmet.StrankaWithAdressOIB_1">UP LIFTS d.o.o., OIB 00866998010, Radnička cesta 184,10000 Zagreb</derivirana_varijabla>
  </DomainObject.Predmet.StrankaWithAdressOIB>
  <DomainObject.Predmet.StrankaNazivFormated>
    <izvorni_sadrzaj>UP LIFTS d.o.o.</izvorni_sadrzaj>
    <derivirana_varijabla naziv="DomainObject.Predmet.StrankaNazivFormated_1">UP LIFTS d.o.o.</derivirana_varijabla>
  </DomainObject.Predmet.StrankaNazivFormated>
  <DomainObject.Predmet.StrankaNazivFormatedOIB>
    <izvorni_sadrzaj>UP LIFTS d.o.o., OIB 00866998010</izvorni_sadrzaj>
    <derivirana_varijabla naziv="DomainObject.Predmet.StrankaNazivFormatedOIB_1">UP LIFTS d.o.o., OIB 00866998010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Predmeti proslijeđeni od JB po prigovoru na rješenje o ovrsi na temelju vjerodostojne isprave do 500.000,00 kn</izvorni_sadrzaj>
    <derivirana_varijabla naziv="DomainObject.Predmet.VrstaSpora.Naziv_1">Predmeti proslijeđeni od JB po prigovoru na rješenje o ovrsi na temelju vjerodostojne isprave do 500.000,00 kn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UP LIFTS d.o.o. zastupanog po punomoćniku Tomislav Dumenčić</item>
    </izvorni_sadrzaj>
    <derivirana_varijabla naziv="DomainObject.Predmet.StrankaListFormated_1">
      <item>UP LIFTS d.o.o. zastupanog po punomoćniku Tomislav Dumenčić</item>
    </derivirana_varijabla>
  </DomainObject.Predmet.StrankaListFormated>
  <DomainObject.Predmet.StrankaListFormatedOIB>
    <izvorni_sadrzaj>
      <item>UP LIFTS d.o.o., OIB 00866998010 zastupanog po punomoćniku Tomislav Dumenčić</item>
    </izvorni_sadrzaj>
    <derivirana_varijabla naziv="DomainObject.Predmet.StrankaListFormatedOIB_1">
      <item>UP LIFTS d.o.o., OIB 00866998010 zastupanog po punomoćniku Tomislav Dumenčić</item>
    </derivirana_varijabla>
  </DomainObject.Predmet.StrankaListFormatedOIB>
  <DomainObject.Predmet.StrankaListFormatedWithAdress>
    <izvorni_sadrzaj>
      <item>UP LIFTS d.o.o., Radnička cesta 184, 10000 Zagreb zastupanog po punomoćniku Tomislav Dumenčić</item>
    </izvorni_sadrzaj>
    <derivirana_varijabla naziv="DomainObject.Predmet.StrankaListFormatedWithAdress_1">
      <item>UP LIFTS d.o.o., Radnička cesta 184, 10000 Zagreb zastupanog po punomoćniku Tomislav Dumenčić</item>
    </derivirana_varijabla>
  </DomainObject.Predmet.StrankaListFormatedWithAdress>
  <DomainObject.Predmet.StrankaListFormatedWithAdressOIB>
    <izvorni_sadrzaj>
      <item>UP LIFTS d.o.o., OIB 00866998010, Radnička cesta 184, 10000 Zagreb zastupanog po punomoćniku Tomislav Dumenčić</item>
    </izvorni_sadrzaj>
    <derivirana_varijabla naziv="DomainObject.Predmet.StrankaListFormatedWithAdressOIB_1">
      <item>UP LIFTS d.o.o., OIB 00866998010, Radnička cesta 184, 10000 Zagreb zastupanog po punomoćniku Tomislav Dumenčić</item>
    </derivirana_varijabla>
  </DomainObject.Predmet.StrankaListFormatedWithAdressOIB>
  <DomainObject.Predmet.StrankaListNazivFormated>
    <izvorni_sadrzaj>
      <item>UP LIFTS d.o.o.</item>
    </izvorni_sadrzaj>
    <derivirana_varijabla naziv="DomainObject.Predmet.StrankaListNazivFormated_1">
      <item>UP LIFTS d.o.o.</item>
    </derivirana_varijabla>
  </DomainObject.Predmet.StrankaListNazivFormated>
  <DomainObject.Predmet.StrankaListNazivFormatedOIB>
    <izvorni_sadrzaj>
      <item>UP LIFTS d.o.o., OIB 00866998010</item>
    </izvorni_sadrzaj>
    <derivirana_varijabla naziv="DomainObject.Predmet.StrankaListNazivFormatedOIB_1">
      <item>UP LIFTS d.o.o., OIB 00866998010</item>
    </derivirana_varijabla>
  </DomainObject.Predmet.StrankaListNazivFormatedOIB>
  <DomainObject.Predmet.ProtuStrankaListFormated>
    <izvorni_sadrzaj>
      <item>BESTRENT d.o.o. zastupanog po punomoćniku Mladen Obradović</item>
    </izvorni_sadrzaj>
    <derivirana_varijabla naziv="DomainObject.Predmet.ProtuStrankaListFormated_1">
      <item>BESTRENT d.o.o. zastupanog po punomoćniku Mladen Obradović</item>
    </derivirana_varijabla>
  </DomainObject.Predmet.ProtuStrankaListFormated>
  <DomainObject.Predmet.ProtuStrankaListFormatedOIB>
    <izvorni_sadrzaj>
      <item>BESTRENT d.o.o., OIB 78286431452 zastupanog po punomoćniku Mladen Obradović</item>
    </izvorni_sadrzaj>
    <derivirana_varijabla naziv="DomainObject.Predmet.ProtuStrankaListFormatedOIB_1">
      <item>BESTRENT d.o.o., OIB 78286431452 zastupanog po punomoćniku Mladen Obradović</item>
    </derivirana_varijabla>
  </DomainObject.Predmet.ProtuStrankaListFormatedOIB>
  <DomainObject.Predmet.ProtuStrankaListFormatedWithAdress>
    <izvorni_sadrzaj>
      <item>BESTRENT d.o.o., Slavonska avenija 14, 10000 Zagreb zastupanog po punomoćniku Mladen Obradović</item>
    </izvorni_sadrzaj>
    <derivirana_varijabla naziv="DomainObject.Predmet.ProtuStrankaListFormatedWithAdress_1">
      <item>BESTRENT d.o.o., Slavonska avenija 14, 10000 Zagreb zastupanog po punomoćniku Mladen Obradović</item>
    </derivirana_varijabla>
  </DomainObject.Predmet.ProtuStrankaListFormatedWithAdress>
  <DomainObject.Predmet.ProtuStrankaListFormatedWithAdressOIB>
    <izvorni_sadrzaj>
      <item>BESTRENT d.o.o., OIB 78286431452, Slavonska avenija 14, 10000 Zagreb zastupanog po punomoćniku Mladen Obradović</item>
    </izvorni_sadrzaj>
    <derivirana_varijabla naziv="DomainObject.Predmet.ProtuStrankaListFormatedWithAdressOIB_1">
      <item>BESTRENT d.o.o., OIB 78286431452, Slavonska avenija 14, 10000 Zagreb zastupanog po punomoćniku Mladen Obradović</item>
    </derivirana_varijabla>
  </DomainObject.Predmet.ProtuStrankaListFormatedWithAdressOIB>
  <DomainObject.Predmet.ProtuStrankaListNazivFormated>
    <izvorni_sadrzaj>
      <item>BESTRENT d.o.o.</item>
    </izvorni_sadrzaj>
    <derivirana_varijabla naziv="DomainObject.Predmet.ProtuStrankaListNazivFormated_1">
      <item>BESTRENT d.o.o.</item>
    </derivirana_varijabla>
  </DomainObject.Predmet.ProtuStrankaListNazivFormated>
  <DomainObject.Predmet.ProtuStrankaListNazivFormatedOIB>
    <izvorni_sadrzaj>
      <item>BESTRENT d.o.o., OIB 78286431452</item>
    </izvorni_sadrzaj>
    <derivirana_varijabla naziv="DomainObject.Predmet.ProtuStrankaListNazivFormatedOIB_1">
      <item>BESTRENT d.o.o., OIB 78286431452</item>
    </derivirana_varijabla>
  </DomainObject.Predmet.ProtuStrankaListNazivFormatedOIB>
  <DomainObject.Predmet.OstaliListFormated>
    <izvorni_sadrzaj>
      <item>Mladen Obradović punomoćnik sudionika u postupku BESTRENT d.o.o.</item>
      <item>Tomislav Dumenčić punomoćnik sudionika u postupku UP LIFTS d.o.o.</item>
      <item>Vanja Turda</item>
      <item>Edison Kramer</item>
      <item>Harija Kočevar</item>
      <item>Marciano Bačark</item>
      <item>Tomislav Husak</item>
      <item>Tomislav Vranarčić</item>
      <item>Siniša Đurđević</item>
      <item>Stjepan Vrajić</item>
    </izvorni_sadrzaj>
    <derivirana_varijabla naziv="DomainObject.Predmet.OstaliListFormated_1">
      <item>Mladen Obradović punomoćnik sudionika u postupku BESTRENT d.o.o.</item>
      <item>Tomislav Dumenčić punomoćnik sudionika u postupku UP LIFTS d.o.o.</item>
      <item>Vanja Turda</item>
      <item>Edison Kramer</item>
      <item>Harija Kočevar</item>
      <item>Marciano Bačark</item>
      <item>Tomislav Husak</item>
      <item>Tomislav Vranarčić</item>
      <item>Siniša Đurđević</item>
      <item>Stjepan Vrajić</item>
    </derivirana_varijabla>
  </DomainObject.Predmet.OstaliListFormated>
  <DomainObject.Predmet.OstaliListFormatedOIB>
    <izvorni_sadrzaj>
      <item>Mladen Obradović punomoćnik sudionika u postupku BESTRENT d.o.o.</item>
      <item>Tomislav Dumenčić, OIB 27487405236 punomoćnik sudionika u postupku UP LIFTS d.o.o.</item>
      <item>Vanja Turda</item>
      <item>Edison Kramer</item>
      <item>Harija Kočevar</item>
      <item>Marciano Bačark</item>
      <item>Tomislav Husak, OIB 67282275419</item>
      <item>Tomislav Vranarčić</item>
      <item>Siniša Đurđević</item>
      <item>Stjepan Vrajić</item>
    </izvorni_sadrzaj>
    <derivirana_varijabla naziv="DomainObject.Predmet.OstaliListFormatedOIB_1">
      <item>Mladen Obradović punomoćnik sudionika u postupku BESTRENT d.o.o.</item>
      <item>Tomislav Dumenčić, OIB 27487405236 punomoćnik sudionika u postupku UP LIFTS d.o.o.</item>
      <item>Vanja Turda</item>
      <item>Edison Kramer</item>
      <item>Harija Kočevar</item>
      <item>Marciano Bačark</item>
      <item>Tomislav Husak, OIB 67282275419</item>
      <item>Tomislav Vranarčić</item>
      <item>Siniša Đurđević</item>
      <item>Stjepan Vrajić</item>
    </derivirana_varijabla>
  </DomainObject.Predmet.OstaliListFormatedOIB>
  <DomainObject.Predmet.OstaliListFormatedWithAdress>
    <izvorni_sadrzaj>
      <item>Mladen Obradović, Hanuševa 2, 10000 Zagreb punomoćnik sudionika u postupku BESTRENT d.o.o.</item>
      <item>Tomislav Dumenčić, Lopašićeva ulica 14, 10000 Zagreb punomoćnik sudionika u postupku UP LIFTS d.o.o.</item>
      <item>Vanja Turda, Radnička cesta 184, 10000 Zagreb</item>
      <item>Edison Kramer, Slavonska avenija 14, 10000 Zagreb</item>
      <item>Harija Kočevar, Vinež 338A, 52220 Labin</item>
      <item>Marciano Bačark, Radnička cesta 184, 10000 Zagreb</item>
      <item>Tomislav Husak, Selska c.4, 10431 Brezje</item>
      <item>Tomislav Vranarčić, Rakitska cesta 55, 10431 Sveta Nedelja</item>
      <item>Siniša Đurđević, Radnička cesta 184, 10000 Zagreb</item>
      <item>Stjepan Vrajić, Slavonska avenija 14, 10000 Zagreb</item>
    </izvorni_sadrzaj>
    <derivirana_varijabla naziv="DomainObject.Predmet.OstaliListFormatedWithAdress_1">
      <item>Mladen Obradović, Hanuševa 2, 10000 Zagreb punomoćnik sudionika u postupku BESTRENT d.o.o.</item>
      <item>Tomislav Dumenčić, Lopašićeva ulica 14, 10000 Zagreb punomoćnik sudionika u postupku UP LIFTS d.o.o.</item>
      <item>Vanja Turda, Radnička cesta 184, 10000 Zagreb</item>
      <item>Edison Kramer, Slavonska avenija 14, 10000 Zagreb</item>
      <item>Harija Kočevar, Vinež 338A, 52220 Labin</item>
      <item>Marciano Bačark, Radnička cesta 184, 10000 Zagreb</item>
      <item>Tomislav Husak, Selska c.4, 10431 Brezje</item>
      <item>Tomislav Vranarčić, Rakitska cesta 55, 10431 Sveta Nedelja</item>
      <item>Siniša Đurđević, Radnička cesta 184, 10000 Zagreb</item>
      <item>Stjepan Vrajić, Slavonska avenija 14, 10000 Zagreb</item>
    </derivirana_varijabla>
  </DomainObject.Predmet.OstaliListFormatedWithAdress>
  <DomainObject.Predmet.OstaliListFormatedWithAdressOIB>
    <izvorni_sadrzaj>
      <item>Mladen Obradović, Hanuševa 2, 10000 Zagreb punomoćnik sudionika u postupku BESTRENT d.o.o.</item>
      <item>Tomislav Dumenčić, OIB 27487405236, Lopašićeva ulica 14, 10000 Zagreb punomoćnik sudionika u postupku UP LIFTS d.o.o.</item>
      <item>Vanja Turda, Radnička cesta 184, 10000 Zagreb</item>
      <item>Edison Kramer, Slavonska avenija 14, 10000 Zagreb</item>
      <item>Harija Kočevar, Vinež 338A, 52220 Labin</item>
      <item>Marciano Bačark, Radnička cesta 184, 10000 Zagreb</item>
      <item>Tomislav Husak, OIB 67282275419, Selska c.4, 10431 Brezje</item>
      <item>Tomislav Vranarčić, Rakitska cesta 55, 10431 Sveta Nedelja</item>
      <item>Siniša Đurđević, Radnička cesta 184, 10000 Zagreb</item>
      <item>Stjepan Vrajić, Slavonska avenija 14, 10000 Zagreb</item>
    </izvorni_sadrzaj>
    <derivirana_varijabla naziv="DomainObject.Predmet.OstaliListFormatedWithAdressOIB_1">
      <item>Mladen Obradović, Hanuševa 2, 10000 Zagreb punomoćnik sudionika u postupku BESTRENT d.o.o.</item>
      <item>Tomislav Dumenčić, OIB 27487405236, Lopašićeva ulica 14, 10000 Zagreb punomoćnik sudionika u postupku UP LIFTS d.o.o.</item>
      <item>Vanja Turda, Radnička cesta 184, 10000 Zagreb</item>
      <item>Edison Kramer, Slavonska avenija 14, 10000 Zagreb</item>
      <item>Harija Kočevar, Vinež 338A, 52220 Labin</item>
      <item>Marciano Bačark, Radnička cesta 184, 10000 Zagreb</item>
      <item>Tomislav Husak, OIB 67282275419, Selska c.4, 10431 Brezje</item>
      <item>Tomislav Vranarčić, Rakitska cesta 55, 10431 Sveta Nedelja</item>
      <item>Siniša Đurđević, Radnička cesta 184, 10000 Zagreb</item>
      <item>Stjepan Vrajić, Slavonska avenija 14, 10000 Zagreb</item>
    </derivirana_varijabla>
  </DomainObject.Predmet.OstaliListFormatedWithAdressOIB>
  <DomainObject.Predmet.OstaliListNazivFormated>
    <izvorni_sadrzaj>
      <item>Mladen Obradović</item>
      <item>Tomislav Dumenčić</item>
      <item>Vanja Turda</item>
      <item>Edison Kramer</item>
      <item>Harija Kočevar</item>
      <item>Marciano Bačark</item>
      <item>Tomislav Husak</item>
      <item>Tomislav Vranarčić</item>
      <item>Siniša Đurđević</item>
      <item>Stjepan Vrajić</item>
    </izvorni_sadrzaj>
    <derivirana_varijabla naziv="DomainObject.Predmet.OstaliListNazivFormated_1">
      <item>Mladen Obradović</item>
      <item>Tomislav Dumenčić</item>
      <item>Vanja Turda</item>
      <item>Edison Kramer</item>
      <item>Harija Kočevar</item>
      <item>Marciano Bačark</item>
      <item>Tomislav Husak</item>
      <item>Tomislav Vranarčić</item>
      <item>Siniša Đurđević</item>
      <item>Stjepan Vrajić</item>
    </derivirana_varijabla>
  </DomainObject.Predmet.OstaliListNazivFormated>
  <DomainObject.Predmet.OstaliListNazivFormatedOIB>
    <izvorni_sadrzaj>
      <item>Mladen Obradović</item>
      <item>Tomislav Dumenčić, OIB 27487405236</item>
      <item>Vanja Turda</item>
      <item>Edison Kramer</item>
      <item>Harija Kočevar</item>
      <item>Marciano Bačark</item>
      <item>Tomislav Husak, OIB 67282275419</item>
      <item>Tomislav Vranarčić</item>
      <item>Siniša Đurđević</item>
      <item>Stjepan Vrajić</item>
    </izvorni_sadrzaj>
    <derivirana_varijabla naziv="DomainObject.Predmet.OstaliListNazivFormatedOIB_1">
      <item>Mladen Obradović</item>
      <item>Tomislav Dumenčić, OIB 27487405236</item>
      <item>Vanja Turda</item>
      <item>Edison Kramer</item>
      <item>Harija Kočevar</item>
      <item>Marciano Bačark</item>
      <item>Tomislav Husak, OIB 67282275419</item>
      <item>Tomislav Vranarčić</item>
      <item>Siniša Đurđević</item>
      <item>Stjepan Vrajić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 LIFTS d.o.o.</izvorni_sadrzaj>
    <derivirana_varijabla naziv="DomainObject.Predmet.StrankaIDrugi_1">UP LIFTS d.o.o.</derivirana_varijabla>
  </DomainObject.Predmet.StrankaIDrugi>
  <DomainObject.Predmet.ProtustrankaIDrugi>
    <izvorni_sadrzaj>BESTRENT d.o.o.</izvorni_sadrzaj>
    <derivirana_varijabla naziv="DomainObject.Predmet.ProtustrankaIDrugi_1">BESTRENT d.o.o.</derivirana_varijabla>
  </DomainObject.Predmet.ProtustrankaIDrugi>
  <DomainObject.Predmet.StrankaIDrugiAdressOIB>
    <izvorni_sadrzaj>UP LIFTS d.o.o., OIB 00866998010, Radnička cesta 184, 10000 Zagreb</izvorni_sadrzaj>
    <derivirana_varijabla naziv="DomainObject.Predmet.StrankaIDrugiAdressOIB_1">UP LIFTS d.o.o., OIB 00866998010, Radnička cesta 184, 10000 Zagreb</derivirana_varijabla>
  </DomainObject.Predmet.StrankaIDrugiAdressOIB>
  <DomainObject.Predmet.ProtustrankaIDrugiAdressOIB>
    <izvorni_sadrzaj>BESTRENT d.o.o., OIB 78286431452, Slavonska avenija 14, 10000 Zagreb</izvorni_sadrzaj>
    <derivirana_varijabla naziv="DomainObject.Predmet.ProtustrankaIDrugiAdressOIB_1">BESTRENT d.o.o., OIB 78286431452, Slavonska avenija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UP LIFTS d.o.o.</item>
      <item>BESTRENT d.o.o.</item>
      <item>Mladen Obradović</item>
      <item>Tomislav Dumenčić</item>
      <item>Vanja Turda</item>
      <item>Edison Kramer</item>
      <item>Harija Kočevar</item>
      <item>Marciano Bačark</item>
      <item>Tomislav Husak</item>
      <item>Tomislav Vranarčić</item>
      <item>Siniša Đurđević</item>
      <item>Stjepan Vrajić</item>
    </izvorni_sadrzaj>
    <derivirana_varijabla naziv="DomainObject.Predmet.SudioniciListNaziv_1">
      <item>UP LIFTS d.o.o.</item>
      <item>BESTRENT d.o.o.</item>
      <item>Mladen Obradović</item>
      <item>Tomislav Dumenčić</item>
      <item>Vanja Turda</item>
      <item>Edison Kramer</item>
      <item>Harija Kočevar</item>
      <item>Marciano Bačark</item>
      <item>Tomislav Husak</item>
      <item>Tomislav Vranarčić</item>
      <item>Siniša Đurđević</item>
      <item>Stjepan Vrajić</item>
    </derivirana_varijabla>
  </DomainObject.Predmet.SudioniciListNaziv>
  <DomainObject.Predmet.SudioniciListAdressOIB>
    <izvorni_sadrzaj>
      <item>UP LIFTS d.o.o., OIB 00866998010, Radnička cesta 184,10000 Zagreb</item>
      <item>BESTRENT d.o.o., OIB 78286431452, Slavonska avenija 14,10000 Zagreb</item>
      <item>Mladen Obradović, Hanuševa 2,10000 Zagreb</item>
      <item>Tomislav Dumenčić, OIB 27487405236, Lopašićeva ulica 14,10000 Zagreb</item>
      <item>Vanja Turda, Radnička cesta 184,10000 Zagreb</item>
      <item>Edison Kramer, Slavonska avenija 14,10000 Zagreb</item>
      <item>Harija Kočevar, Vinež 338A,52220 Labin</item>
      <item>Marciano Bačark, Radnička cesta 184,10000 Zagreb</item>
      <item>Tomislav Husak, OIB 67282275419, Selska c.4,10431 Brezje</item>
      <item>Tomislav Vranarčić, Rakitska cesta 55,10431 Sveta Nedelja</item>
      <item>Siniša Đurđević, Radnička cesta 184,10000 Zagreb</item>
      <item>Stjepan Vrajić, Slavonska avenija 14,10000 Zagreb</item>
    </izvorni_sadrzaj>
    <derivirana_varijabla naziv="DomainObject.Predmet.SudioniciListAdressOIB_1">
      <item>UP LIFTS d.o.o., OIB 00866998010, Radnička cesta 184,10000 Zagreb</item>
      <item>BESTRENT d.o.o., OIB 78286431452, Slavonska avenija 14,10000 Zagreb</item>
      <item>Mladen Obradović, Hanuševa 2,10000 Zagreb</item>
      <item>Tomislav Dumenčić, OIB 27487405236, Lopašićeva ulica 14,10000 Zagreb</item>
      <item>Vanja Turda, Radnička cesta 184,10000 Zagreb</item>
      <item>Edison Kramer, Slavonska avenija 14,10000 Zagreb</item>
      <item>Harija Kočevar, Vinež 338A,52220 Labin</item>
      <item>Marciano Bačark, Radnička cesta 184,10000 Zagreb</item>
      <item>Tomislav Husak, OIB 67282275419, Selska c.4,10431 Brezje</item>
      <item>Tomislav Vranarčić, Rakitska cesta 55,10431 Sveta Nedelja</item>
      <item>Siniša Đurđević, Radnička cesta 184,10000 Zagreb</item>
      <item>Stjepan Vrajić, Slavonska avenija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00866998010</item>
      <item>, OIB 78286431452</item>
      <item>, OIB null</item>
      <item>, OIB 27487405236</item>
      <item>, OIB null</item>
      <item>, OIB null</item>
      <item>, OIB null</item>
      <item>, OIB null</item>
      <item>, OIB 67282275419</item>
      <item>, OIB null</item>
      <item>, OIB null</item>
      <item>, OIB null</item>
    </izvorni_sadrzaj>
    <derivirana_varijabla naziv="DomainObject.Predmet.SudioniciListNazivOIB_1">
      <item>, OIB 00866998010</item>
      <item>, OIB 78286431452</item>
      <item>, OIB null</item>
      <item>, OIB 27487405236</item>
      <item>, OIB null</item>
      <item>, OIB null</item>
      <item>, OIB null</item>
      <item>, OIB null</item>
      <item>, OIB 67282275419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lipnja 2019.</izvorni_sadrzaj>
    <derivirana_varijabla naziv="DomainObject.Predmet.DatumZadnjeOdrzaneSudskeRadnje_1">3. lipnja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Povrv-385/2019-7</izvorni_sadrzaj>
    <derivirana_varijabla naziv="DomainObject.PredzadnjaOdlukaIzPredmeta.Oznaka_1">Povrv-385/2019-7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235</Words>
  <Characters>1163</Characters>
  <Application>Microsoft Office Word</Application>
  <DocSecurity>0</DocSecurity>
  <Lines>38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jcuveljak</dc:creator>
  <cp:lastModifiedBy>Mladen Obradović</cp:lastModifiedBy>
  <cp:revision>2</cp:revision>
  <cp:lastPrinted>2019-06-04T12:41:00Z</cp:lastPrinted>
  <dcterms:created xsi:type="dcterms:W3CDTF">2026-05-07T06:01:00Z</dcterms:created>
  <dcterms:modified xsi:type="dcterms:W3CDTF">2026-05-07T06:01:00Z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Dopis (4.Dopis Porezna uprava -  Povrv-385-19- ispostava Novi Zagreb.docx)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